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9BC2F" w14:textId="77777777" w:rsidR="00DD1FB2" w:rsidRPr="00C064DF" w:rsidRDefault="00DD1FB2" w:rsidP="00DD1F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SCARBURGH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72453CF9" w14:textId="77777777" w:rsidR="00DD1FB2" w:rsidRDefault="00DD1FB2" w:rsidP="00DD1F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5411DDB" w14:textId="77777777" w:rsidR="00DD1FB2" w:rsidRDefault="00DD1FB2" w:rsidP="00DD1F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E234F13" w14:textId="77777777" w:rsidR="00DD1FB2" w:rsidRDefault="00DD1FB2" w:rsidP="00DD1F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7B9D50AF" w14:textId="77777777" w:rsidR="00DD1FB2" w:rsidRDefault="00DD1FB2" w:rsidP="00DD1F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5D2D4009" w14:textId="77777777" w:rsidR="00DD1FB2" w:rsidRDefault="00DD1FB2" w:rsidP="00DD1F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Warwickshire, </w:t>
      </w:r>
    </w:p>
    <w:p w14:paraId="2BFE79DB" w14:textId="77777777" w:rsidR="00DD1FB2" w:rsidRDefault="00DD1FB2" w:rsidP="00DD1FB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except ecclesiastical persons, the two fifteenths and two tenths granted to the King at the last Parliament.   (C.F.R. 1399-1405 p.284)</w:t>
      </w:r>
    </w:p>
    <w:p w14:paraId="5C957F34" w14:textId="77777777" w:rsidR="00DD1FB2" w:rsidRDefault="00DD1FB2" w:rsidP="00DD1F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E3DD404" w14:textId="77777777" w:rsidR="00DD1FB2" w:rsidRDefault="00DD1FB2" w:rsidP="00DD1F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4FB8D65" w14:textId="77777777" w:rsidR="00DD1FB2" w:rsidRDefault="00DD1FB2" w:rsidP="00DD1FB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516C43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6AAEA" w14:textId="77777777" w:rsidR="00DD1FB2" w:rsidRDefault="00DD1FB2" w:rsidP="009139A6">
      <w:r>
        <w:separator/>
      </w:r>
    </w:p>
  </w:endnote>
  <w:endnote w:type="continuationSeparator" w:id="0">
    <w:p w14:paraId="0AD29655" w14:textId="77777777" w:rsidR="00DD1FB2" w:rsidRDefault="00DD1F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16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A3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A7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D8400" w14:textId="77777777" w:rsidR="00DD1FB2" w:rsidRDefault="00DD1FB2" w:rsidP="009139A6">
      <w:r>
        <w:separator/>
      </w:r>
    </w:p>
  </w:footnote>
  <w:footnote w:type="continuationSeparator" w:id="0">
    <w:p w14:paraId="31D40061" w14:textId="77777777" w:rsidR="00DD1FB2" w:rsidRDefault="00DD1F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5B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DF0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5F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FB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1FB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69D7A"/>
  <w15:chartTrackingRefBased/>
  <w15:docId w15:val="{70861FDF-C539-446B-B03E-12D2430C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2021-07-31T18:28:00Z</dcterms:created>
  <dcterms:modified xsi:type="dcterms:W3CDTF">2021-07-31T18:28:00Z</dcterms:modified>
</cp:coreProperties>
</file>